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5C" w:rsidRDefault="0058375C" w:rsidP="00953F4A">
      <w:pPr>
        <w:jc w:val="center"/>
        <w:rPr>
          <w:sz w:val="28"/>
          <w:szCs w:val="28"/>
        </w:rPr>
      </w:pPr>
    </w:p>
    <w:p w:rsidR="0058375C" w:rsidRDefault="0058375C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8375C" w:rsidRDefault="0058375C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8375C" w:rsidRDefault="0058375C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58375C" w:rsidRDefault="0058375C" w:rsidP="00953F4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58375C">
        <w:tc>
          <w:tcPr>
            <w:tcW w:w="1384" w:type="dxa"/>
            <w:vMerge w:val="restart"/>
            <w:vAlign w:val="center"/>
          </w:tcPr>
          <w:p w:rsidR="0058375C" w:rsidRDefault="0058375C" w:rsidP="00144881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8375C" w:rsidRDefault="0058375C" w:rsidP="00144881">
            <w:pPr>
              <w:jc w:val="center"/>
            </w:pPr>
            <w:r>
              <w:t>Должность</w:t>
            </w:r>
          </w:p>
        </w:tc>
        <w:tc>
          <w:tcPr>
            <w:tcW w:w="4319" w:type="dxa"/>
            <w:gridSpan w:val="4"/>
            <w:vAlign w:val="center"/>
          </w:tcPr>
          <w:p w:rsidR="0058375C" w:rsidRDefault="0058375C" w:rsidP="00144881">
            <w:pPr>
              <w:jc w:val="center"/>
            </w:pPr>
            <w:r>
              <w:t xml:space="preserve">Объекты недвижимости, находящиеся </w:t>
            </w:r>
          </w:p>
          <w:p w:rsidR="0058375C" w:rsidRDefault="0058375C" w:rsidP="00144881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58375C" w:rsidRDefault="0058375C" w:rsidP="00144881">
            <w:pPr>
              <w:jc w:val="center"/>
            </w:pPr>
            <w:r>
              <w:t xml:space="preserve">Объекты недвижимости, </w:t>
            </w:r>
          </w:p>
          <w:p w:rsidR="0058375C" w:rsidRDefault="0058375C" w:rsidP="00144881">
            <w:pPr>
              <w:jc w:val="center"/>
            </w:pPr>
            <w: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58375C" w:rsidRDefault="0058375C" w:rsidP="00144881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8375C" w:rsidRDefault="0058375C" w:rsidP="00144881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8375C" w:rsidRDefault="0058375C" w:rsidP="00144881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8375C">
        <w:tc>
          <w:tcPr>
            <w:tcW w:w="1384" w:type="dxa"/>
            <w:vMerge/>
            <w:vAlign w:val="center"/>
          </w:tcPr>
          <w:p w:rsidR="0058375C" w:rsidRDefault="0058375C"/>
        </w:tc>
        <w:tc>
          <w:tcPr>
            <w:tcW w:w="1602" w:type="dxa"/>
            <w:vMerge/>
            <w:vAlign w:val="center"/>
          </w:tcPr>
          <w:p w:rsidR="0058375C" w:rsidRDefault="0058375C"/>
        </w:tc>
        <w:tc>
          <w:tcPr>
            <w:tcW w:w="1079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8375C" w:rsidRPr="00144881" w:rsidRDefault="0058375C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8375C" w:rsidRDefault="0058375C"/>
        </w:tc>
        <w:tc>
          <w:tcPr>
            <w:tcW w:w="1740" w:type="dxa"/>
            <w:vMerge/>
            <w:vAlign w:val="center"/>
          </w:tcPr>
          <w:p w:rsidR="0058375C" w:rsidRDefault="0058375C"/>
        </w:tc>
        <w:tc>
          <w:tcPr>
            <w:tcW w:w="1740" w:type="dxa"/>
            <w:vMerge/>
            <w:vAlign w:val="center"/>
          </w:tcPr>
          <w:p w:rsidR="0058375C" w:rsidRDefault="0058375C"/>
        </w:tc>
      </w:tr>
      <w:tr w:rsidR="0058375C">
        <w:tc>
          <w:tcPr>
            <w:tcW w:w="1384" w:type="dxa"/>
          </w:tcPr>
          <w:p w:rsidR="0058375C" w:rsidRPr="00144881" w:rsidRDefault="0058375C">
            <w:pPr>
              <w:rPr>
                <w:color w:val="333333"/>
              </w:rPr>
            </w:pPr>
            <w:r w:rsidRPr="00144881">
              <w:rPr>
                <w:color w:val="333333"/>
              </w:rPr>
              <w:t>Максимова Н.А.</w:t>
            </w:r>
          </w:p>
        </w:tc>
        <w:tc>
          <w:tcPr>
            <w:tcW w:w="1602" w:type="dxa"/>
          </w:tcPr>
          <w:p w:rsidR="0058375C" w:rsidRPr="00144881" w:rsidRDefault="0058375C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Директор МБОУ Еткульской СОШ</w:t>
            </w:r>
          </w:p>
        </w:tc>
        <w:tc>
          <w:tcPr>
            <w:tcW w:w="1079" w:type="dxa"/>
          </w:tcPr>
          <w:p w:rsidR="0058375C" w:rsidRDefault="0058375C">
            <w:r>
              <w:t>Квар-тира</w:t>
            </w:r>
          </w:p>
          <w:p w:rsidR="0058375C" w:rsidRDefault="0058375C"/>
        </w:tc>
        <w:tc>
          <w:tcPr>
            <w:tcW w:w="1080" w:type="dxa"/>
          </w:tcPr>
          <w:p w:rsidR="0058375C" w:rsidRPr="00144881" w:rsidRDefault="0058375C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</w:t>
            </w:r>
            <w:r w:rsidRPr="00144881">
              <w:rPr>
                <w:color w:val="333333"/>
              </w:rPr>
              <w:t>олевая</w:t>
            </w:r>
          </w:p>
          <w:p w:rsidR="0058375C" w:rsidRPr="00144881" w:rsidRDefault="0058375C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½</w:t>
            </w:r>
          </w:p>
        </w:tc>
        <w:tc>
          <w:tcPr>
            <w:tcW w:w="1080" w:type="dxa"/>
          </w:tcPr>
          <w:p w:rsidR="0058375C" w:rsidRPr="00144881" w:rsidRDefault="0058375C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50</w:t>
            </w:r>
          </w:p>
        </w:tc>
        <w:tc>
          <w:tcPr>
            <w:tcW w:w="1080" w:type="dxa"/>
          </w:tcPr>
          <w:p w:rsidR="0058375C" w:rsidRPr="00144881" w:rsidRDefault="0058375C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Россия</w:t>
            </w:r>
          </w:p>
        </w:tc>
        <w:tc>
          <w:tcPr>
            <w:tcW w:w="1080" w:type="dxa"/>
          </w:tcPr>
          <w:p w:rsidR="0058375C" w:rsidRDefault="0058375C"/>
        </w:tc>
        <w:tc>
          <w:tcPr>
            <w:tcW w:w="1080" w:type="dxa"/>
          </w:tcPr>
          <w:p w:rsidR="0058375C" w:rsidRPr="00144881" w:rsidRDefault="0058375C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58375C" w:rsidRPr="00144881" w:rsidRDefault="0058375C" w:rsidP="00144881">
            <w:pPr>
              <w:jc w:val="center"/>
              <w:rPr>
                <w:color w:val="333333"/>
              </w:rPr>
            </w:pPr>
          </w:p>
        </w:tc>
        <w:tc>
          <w:tcPr>
            <w:tcW w:w="1740" w:type="dxa"/>
          </w:tcPr>
          <w:p w:rsidR="0058375C" w:rsidRDefault="0058375C">
            <w:r>
              <w:t>Автомобиль легковой</w:t>
            </w:r>
          </w:p>
          <w:p w:rsidR="0058375C" w:rsidRDefault="0058375C">
            <w:r>
              <w:t>Шкода-октавия</w:t>
            </w:r>
          </w:p>
          <w:p w:rsidR="0058375C" w:rsidRDefault="0058375C"/>
        </w:tc>
        <w:tc>
          <w:tcPr>
            <w:tcW w:w="1740" w:type="dxa"/>
          </w:tcPr>
          <w:p w:rsidR="0058375C" w:rsidRPr="00144881" w:rsidRDefault="0058375C">
            <w:pPr>
              <w:rPr>
                <w:color w:val="333333"/>
              </w:rPr>
            </w:pPr>
            <w:r w:rsidRPr="00144881">
              <w:rPr>
                <w:color w:val="333333"/>
              </w:rPr>
              <w:t>660405,87</w:t>
            </w:r>
          </w:p>
        </w:tc>
        <w:tc>
          <w:tcPr>
            <w:tcW w:w="1740" w:type="dxa"/>
          </w:tcPr>
          <w:p w:rsidR="0058375C" w:rsidRPr="00144881" w:rsidRDefault="0058375C">
            <w:pPr>
              <w:rPr>
                <w:color w:val="333333"/>
                <w:lang w:val="en-US"/>
              </w:rPr>
            </w:pPr>
          </w:p>
        </w:tc>
      </w:tr>
    </w:tbl>
    <w:p w:rsidR="0058375C" w:rsidRDefault="0058375C" w:rsidP="00953F4A"/>
    <w:p w:rsidR="0058375C" w:rsidRDefault="0058375C" w:rsidP="00953F4A"/>
    <w:p w:rsidR="0058375C" w:rsidRDefault="0058375C" w:rsidP="00953F4A"/>
    <w:p w:rsidR="0058375C" w:rsidRDefault="0058375C"/>
    <w:sectPr w:rsidR="0058375C" w:rsidSect="00CD55F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F4A"/>
    <w:rsid w:val="000A11B7"/>
    <w:rsid w:val="00144881"/>
    <w:rsid w:val="00144D96"/>
    <w:rsid w:val="00193FCF"/>
    <w:rsid w:val="00285578"/>
    <w:rsid w:val="002B5DE9"/>
    <w:rsid w:val="002E40C8"/>
    <w:rsid w:val="003057C6"/>
    <w:rsid w:val="00382B6B"/>
    <w:rsid w:val="0049541C"/>
    <w:rsid w:val="0058375C"/>
    <w:rsid w:val="005D6697"/>
    <w:rsid w:val="007C7856"/>
    <w:rsid w:val="00953F4A"/>
    <w:rsid w:val="00AE5A31"/>
    <w:rsid w:val="00B42193"/>
    <w:rsid w:val="00BD61ED"/>
    <w:rsid w:val="00C469D7"/>
    <w:rsid w:val="00CA60E9"/>
    <w:rsid w:val="00CB72CE"/>
    <w:rsid w:val="00CD55F1"/>
    <w:rsid w:val="00E8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4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3F4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7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1</Pages>
  <Words>115</Words>
  <Characters>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2014-05-07T06:33:00Z</dcterms:created>
  <dcterms:modified xsi:type="dcterms:W3CDTF">2014-05-19T12:53:00Z</dcterms:modified>
</cp:coreProperties>
</file>